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7535" w:rsidRDefault="008A7535" w:rsidP="008A753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GOFFE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8A7535" w:rsidRDefault="008A7535" w:rsidP="008A753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A7535" w:rsidRDefault="008A7535" w:rsidP="008A753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A7535" w:rsidRDefault="008A7535" w:rsidP="008A753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Jun.</w:t>
      </w:r>
      <w:r>
        <w:rPr>
          <w:rFonts w:ascii="Times New Roman" w:hAnsi="Times New Roman" w:cs="Times New Roman"/>
          <w:sz w:val="24"/>
          <w:szCs w:val="24"/>
        </w:rPr>
        <w:tab/>
        <w:t>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</w:rPr>
        <w:t>melius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inquirendo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held in Shaftesbury,</w:t>
      </w:r>
    </w:p>
    <w:p w:rsidR="008A7535" w:rsidRDefault="008A7535" w:rsidP="008A753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Dorset, into lands of the late Sir Edmund Mortimer(q.v.).</w:t>
      </w:r>
    </w:p>
    <w:p w:rsidR="008A7535" w:rsidRDefault="008A7535" w:rsidP="008A753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21-351)</w:t>
      </w:r>
    </w:p>
    <w:p w:rsidR="008A7535" w:rsidRDefault="008A7535" w:rsidP="008A753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A7535" w:rsidRDefault="008A7535" w:rsidP="008A753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8A7535" w:rsidRDefault="008A7535" w:rsidP="008A753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April 2016</w:t>
      </w:r>
      <w:bookmarkStart w:id="0" w:name="_GoBack"/>
      <w:bookmarkEnd w:id="0"/>
    </w:p>
    <w:sectPr w:rsidR="006B2F86" w:rsidRPr="008A753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7535" w:rsidRDefault="008A7535" w:rsidP="00E71FC3">
      <w:pPr>
        <w:spacing w:after="0" w:line="240" w:lineRule="auto"/>
      </w:pPr>
      <w:r>
        <w:separator/>
      </w:r>
    </w:p>
  </w:endnote>
  <w:endnote w:type="continuationSeparator" w:id="0">
    <w:p w:rsidR="008A7535" w:rsidRDefault="008A753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7535" w:rsidRDefault="008A7535" w:rsidP="00E71FC3">
      <w:pPr>
        <w:spacing w:after="0" w:line="240" w:lineRule="auto"/>
      </w:pPr>
      <w:r>
        <w:separator/>
      </w:r>
    </w:p>
  </w:footnote>
  <w:footnote w:type="continuationSeparator" w:id="0">
    <w:p w:rsidR="008A7535" w:rsidRDefault="008A753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535"/>
    <w:rsid w:val="008A7535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375A0A"/>
  <w15:chartTrackingRefBased/>
  <w15:docId w15:val="{06643562-D583-457A-AB39-7CD9D6C4D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2016-04-08T21:18:00Z</dcterms:created>
  <dcterms:modified xsi:type="dcterms:W3CDTF">2016-04-08T21:19:00Z</dcterms:modified>
</cp:coreProperties>
</file>